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22FC2" w14:textId="77777777" w:rsidR="00432CC3" w:rsidRDefault="00432CC3" w:rsidP="00432CC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ANDREWES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0EEEFF4" w14:textId="77777777" w:rsidR="00432CC3" w:rsidRDefault="00432CC3" w:rsidP="00432CC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Stonehouse, Gloucestershire.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Labourer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978529C" w14:textId="77777777" w:rsidR="00432CC3" w:rsidRDefault="00432CC3" w:rsidP="00432CC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80604E3" w14:textId="77777777" w:rsidR="00432CC3" w:rsidRDefault="00432CC3" w:rsidP="00432CC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9F6469E" w14:textId="77777777" w:rsidR="00432CC3" w:rsidRDefault="00432CC3" w:rsidP="00432CC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John More(q.v.) brought a plaint of trespass against him, Lawrence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47FFE02F" w14:textId="77777777" w:rsidR="00432CC3" w:rsidRDefault="00432CC3" w:rsidP="00432CC3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Andrewes(q.v.) and John Andrewes(q.v.), both of Stonehouse.</w:t>
      </w:r>
    </w:p>
    <w:p w14:paraId="3E483B2C" w14:textId="77777777" w:rsidR="00432CC3" w:rsidRDefault="00432CC3" w:rsidP="00432CC3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412E77D" w14:textId="77777777" w:rsidR="00432CC3" w:rsidRDefault="00432CC3" w:rsidP="00432CC3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447A4D1" w14:textId="77777777" w:rsidR="00432CC3" w:rsidRDefault="00432CC3" w:rsidP="00432CC3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B8AA9E3" w14:textId="77777777" w:rsidR="00432CC3" w:rsidRDefault="00432CC3" w:rsidP="00432CC3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1A439A4" w14:textId="77777777" w:rsidR="00432CC3" w:rsidRDefault="00432CC3" w:rsidP="00432CC3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8 February 2022</w:t>
      </w:r>
    </w:p>
    <w:p w14:paraId="4054B4D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1B411" w14:textId="77777777" w:rsidR="00432CC3" w:rsidRDefault="00432CC3" w:rsidP="009139A6">
      <w:r>
        <w:separator/>
      </w:r>
    </w:p>
  </w:endnote>
  <w:endnote w:type="continuationSeparator" w:id="0">
    <w:p w14:paraId="7D4417EA" w14:textId="77777777" w:rsidR="00432CC3" w:rsidRDefault="00432C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1B6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6B27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382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B832A" w14:textId="77777777" w:rsidR="00432CC3" w:rsidRDefault="00432CC3" w:rsidP="009139A6">
      <w:r>
        <w:separator/>
      </w:r>
    </w:p>
  </w:footnote>
  <w:footnote w:type="continuationSeparator" w:id="0">
    <w:p w14:paraId="1491030A" w14:textId="77777777" w:rsidR="00432CC3" w:rsidRDefault="00432C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0CB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C43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665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CC3"/>
    <w:rsid w:val="000666E0"/>
    <w:rsid w:val="002510B7"/>
    <w:rsid w:val="00432CC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DF4FF"/>
  <w15:chartTrackingRefBased/>
  <w15:docId w15:val="{9AAC7A26-25FE-4EA9-AED7-A6AAB6578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32C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2022-03-15T20:12:00Z</dcterms:created>
  <dcterms:modified xsi:type="dcterms:W3CDTF">2022-03-15T20:12:00Z</dcterms:modified>
</cp:coreProperties>
</file>